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5000" w:type="pct"/>
        <w:tblLook w:val="01E0" w:firstRow="1" w:lastRow="1" w:firstColumn="1" w:lastColumn="1" w:noHBand="0" w:noVBand="0"/>
      </w:tblPr>
      <w:tblGrid>
        <w:gridCol w:w="10137"/>
      </w:tblGrid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der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die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das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lastRenderedPageBreak/>
              <w:t>ein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eine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ein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lastRenderedPageBreak/>
              <w:t>kein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keine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kein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lastRenderedPageBreak/>
              <w:t>mein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meine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mein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lastRenderedPageBreak/>
              <w:t>dein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deine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dein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lastRenderedPageBreak/>
              <w:t>ihr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ihre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ihr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lastRenderedPageBreak/>
              <w:t>sein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seine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 w:rsidRPr="007E0FE5">
              <w:rPr>
                <w:sz w:val="400"/>
                <w:szCs w:val="400"/>
              </w:rPr>
              <w:t>sein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Pr="007E0FE5" w:rsidRDefault="00200485" w:rsidP="008D52E2">
            <w:pPr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lastRenderedPageBreak/>
              <w:t>er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Default="00200485" w:rsidP="008D52E2">
            <w:pPr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sie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Default="00200485" w:rsidP="008D52E2">
            <w:pPr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es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Default="00200485" w:rsidP="008D52E2">
            <w:pPr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lastRenderedPageBreak/>
              <w:t>unser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Default="00200485" w:rsidP="008D52E2">
            <w:pPr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unsere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Default="00200485" w:rsidP="008D52E2">
            <w:pPr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unser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Default="00200485" w:rsidP="008D52E2">
            <w:pPr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lastRenderedPageBreak/>
              <w:t>euer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Default="00200485" w:rsidP="008D52E2">
            <w:pPr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eure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Default="00200485" w:rsidP="008D52E2">
            <w:pPr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euer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Default="00200485" w:rsidP="008D52E2">
            <w:pPr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lastRenderedPageBreak/>
              <w:t>ihr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Default="00200485" w:rsidP="008D52E2">
            <w:pPr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ihre</w:t>
            </w:r>
          </w:p>
        </w:tc>
      </w:tr>
      <w:tr w:rsidR="00200485" w:rsidTr="008D52E2">
        <w:trPr>
          <w:trHeight w:hRule="exact" w:val="4820"/>
        </w:trPr>
        <w:tc>
          <w:tcPr>
            <w:tcW w:w="5000" w:type="pct"/>
            <w:vAlign w:val="center"/>
          </w:tcPr>
          <w:p w:rsidR="00200485" w:rsidRDefault="00200485" w:rsidP="008D52E2">
            <w:pPr>
              <w:jc w:val="center"/>
              <w:rPr>
                <w:sz w:val="400"/>
                <w:szCs w:val="400"/>
              </w:rPr>
            </w:pPr>
            <w:r>
              <w:rPr>
                <w:sz w:val="400"/>
                <w:szCs w:val="400"/>
              </w:rPr>
              <w:t>ihr</w:t>
            </w:r>
          </w:p>
        </w:tc>
      </w:tr>
    </w:tbl>
    <w:p w:rsidR="00200485" w:rsidRDefault="00200485" w:rsidP="00200485"/>
    <w:p w:rsidR="009056A6" w:rsidRPr="00200485" w:rsidRDefault="009056A6" w:rsidP="00450272">
      <w:pPr>
        <w:rPr>
          <w:sz w:val="2"/>
          <w:szCs w:val="2"/>
        </w:rPr>
      </w:pPr>
    </w:p>
    <w:sectPr w:rsidR="009056A6" w:rsidRPr="00200485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CFF" w:rsidRDefault="00337CFF">
      <w:r>
        <w:separator/>
      </w:r>
    </w:p>
  </w:endnote>
  <w:endnote w:type="continuationSeparator" w:id="0">
    <w:p w:rsidR="00337CFF" w:rsidRDefault="00337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200485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11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CFF" w:rsidRDefault="00337CFF">
      <w:r>
        <w:separator/>
      </w:r>
    </w:p>
  </w:footnote>
  <w:footnote w:type="continuationSeparator" w:id="0">
    <w:p w:rsidR="00337CFF" w:rsidRDefault="00337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485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004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37CFF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00485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00485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11</Pages>
  <Words>26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2011-07-19T08:51:00Z</dcterms:created>
  <dcterms:modified xsi:type="dcterms:W3CDTF">2011-07-19T08:53:00Z</dcterms:modified>
</cp:coreProperties>
</file>